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E80" w:rsidRPr="002F750B" w:rsidRDefault="00492E80" w:rsidP="003123A8">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1.05pt" o:ole="" fillcolor="window">
            <v:imagedata r:id="rId5" o:title=""/>
          </v:shape>
          <o:OLEObject Type="Embed" ProgID="Paint.Picture" ShapeID="_x0000_i1025" DrawAspect="Content" ObjectID="_1602405631" r:id="rId6"/>
        </w:object>
      </w:r>
    </w:p>
    <w:p w:rsidR="00492E80" w:rsidRPr="002F750B" w:rsidRDefault="00492E80" w:rsidP="003123A8">
      <w:pPr>
        <w:pStyle w:val="Heading2"/>
      </w:pPr>
      <w:r w:rsidRPr="002F750B">
        <w:t>УКРАЇНА</w:t>
      </w:r>
    </w:p>
    <w:p w:rsidR="00492E80" w:rsidRPr="002F750B" w:rsidRDefault="00492E80" w:rsidP="003123A8">
      <w:pPr>
        <w:pStyle w:val="Heading3"/>
        <w:rPr>
          <w:b/>
          <w:bCs/>
          <w:sz w:val="28"/>
          <w:szCs w:val="28"/>
        </w:rPr>
      </w:pPr>
      <w:r w:rsidRPr="002F750B">
        <w:rPr>
          <w:b/>
          <w:bCs/>
          <w:sz w:val="28"/>
          <w:szCs w:val="28"/>
        </w:rPr>
        <w:t>Пологівська районна рада</w:t>
      </w:r>
    </w:p>
    <w:p w:rsidR="00492E80" w:rsidRPr="002F750B" w:rsidRDefault="00492E80" w:rsidP="003123A8">
      <w:pPr>
        <w:jc w:val="center"/>
        <w:rPr>
          <w:b/>
          <w:bCs/>
          <w:i/>
          <w:iCs/>
          <w:sz w:val="28"/>
          <w:szCs w:val="28"/>
          <w:lang w:val="uk-UA"/>
        </w:rPr>
      </w:pPr>
      <w:r w:rsidRPr="002F750B">
        <w:rPr>
          <w:b/>
          <w:bCs/>
          <w:i/>
          <w:iCs/>
          <w:sz w:val="28"/>
          <w:szCs w:val="28"/>
          <w:lang w:val="uk-UA"/>
        </w:rPr>
        <w:t>Запорізької області</w:t>
      </w:r>
    </w:p>
    <w:p w:rsidR="00492E80" w:rsidRPr="002F750B" w:rsidRDefault="00492E80" w:rsidP="003123A8">
      <w:pPr>
        <w:jc w:val="center"/>
        <w:rPr>
          <w:b/>
          <w:bCs/>
          <w:i/>
          <w:iCs/>
          <w:sz w:val="28"/>
          <w:szCs w:val="28"/>
          <w:lang w:val="uk-UA"/>
        </w:rPr>
      </w:pPr>
      <w:r w:rsidRPr="002F750B">
        <w:rPr>
          <w:b/>
          <w:bCs/>
          <w:i/>
          <w:iCs/>
          <w:sz w:val="28"/>
          <w:szCs w:val="28"/>
          <w:lang w:val="uk-UA"/>
        </w:rPr>
        <w:t>сьомого скликання</w:t>
      </w:r>
    </w:p>
    <w:p w:rsidR="00492E80" w:rsidRPr="002F750B" w:rsidRDefault="00492E80" w:rsidP="003123A8">
      <w:pPr>
        <w:jc w:val="center"/>
        <w:rPr>
          <w:b/>
          <w:bCs/>
          <w:i/>
          <w:iCs/>
          <w:sz w:val="28"/>
          <w:szCs w:val="28"/>
          <w:lang w:val="uk-UA"/>
        </w:rPr>
      </w:pPr>
      <w:r>
        <w:rPr>
          <w:b/>
          <w:bCs/>
          <w:i/>
          <w:iCs/>
          <w:sz w:val="28"/>
          <w:szCs w:val="28"/>
          <w:lang w:val="uk-UA"/>
        </w:rPr>
        <w:t xml:space="preserve">тридцять друга </w:t>
      </w:r>
      <w:r w:rsidRPr="002F750B">
        <w:rPr>
          <w:b/>
          <w:bCs/>
          <w:i/>
          <w:iCs/>
          <w:sz w:val="28"/>
          <w:szCs w:val="28"/>
          <w:lang w:val="uk-UA"/>
        </w:rPr>
        <w:t>сесія</w:t>
      </w:r>
    </w:p>
    <w:p w:rsidR="00492E80" w:rsidRPr="002F750B" w:rsidRDefault="00492E80" w:rsidP="003123A8">
      <w:pPr>
        <w:jc w:val="center"/>
        <w:rPr>
          <w:b/>
          <w:bCs/>
          <w:i/>
          <w:iCs/>
          <w:sz w:val="28"/>
          <w:szCs w:val="28"/>
          <w:lang w:val="uk-UA"/>
        </w:rPr>
      </w:pPr>
    </w:p>
    <w:p w:rsidR="00492E80" w:rsidRPr="002F750B" w:rsidRDefault="00492E80" w:rsidP="003123A8">
      <w:pPr>
        <w:jc w:val="center"/>
        <w:rPr>
          <w:b/>
          <w:bCs/>
          <w:i/>
          <w:iCs/>
          <w:sz w:val="28"/>
          <w:szCs w:val="28"/>
          <w:lang w:val="uk-UA"/>
        </w:rPr>
      </w:pPr>
      <w:r w:rsidRPr="002F750B">
        <w:rPr>
          <w:b/>
          <w:bCs/>
          <w:i/>
          <w:iCs/>
          <w:sz w:val="28"/>
          <w:szCs w:val="28"/>
          <w:lang w:val="uk-UA"/>
        </w:rPr>
        <w:t>Р і ш е н н я</w:t>
      </w:r>
    </w:p>
    <w:p w:rsidR="00492E80" w:rsidRPr="00282822" w:rsidRDefault="00492E80" w:rsidP="00282822">
      <w:pPr>
        <w:jc w:val="both"/>
        <w:rPr>
          <w:sz w:val="24"/>
          <w:u w:val="single"/>
          <w:lang w:val="uk-UA"/>
        </w:rPr>
      </w:pPr>
      <w:r w:rsidRPr="00072FD3">
        <w:rPr>
          <w:sz w:val="28"/>
        </w:rPr>
        <w:t xml:space="preserve">26 жовтня 2018 року </w:t>
      </w:r>
      <w:r>
        <w:rPr>
          <w:sz w:val="28"/>
        </w:rPr>
        <w:t xml:space="preserve">                                                                                         № </w:t>
      </w:r>
      <w:r>
        <w:rPr>
          <w:sz w:val="28"/>
          <w:u w:val="single"/>
        </w:rPr>
        <w:t xml:space="preserve">  </w:t>
      </w:r>
      <w:r>
        <w:rPr>
          <w:sz w:val="28"/>
          <w:u w:val="single"/>
          <w:lang w:val="uk-UA"/>
        </w:rPr>
        <w:t>19</w:t>
      </w:r>
    </w:p>
    <w:p w:rsidR="00492E80" w:rsidRPr="002F750B" w:rsidRDefault="00492E80" w:rsidP="003123A8">
      <w:pPr>
        <w:shd w:val="clear" w:color="auto" w:fill="FFFFFF"/>
        <w:rPr>
          <w:b/>
          <w:bCs/>
          <w:i/>
          <w:iCs/>
          <w:sz w:val="28"/>
          <w:szCs w:val="28"/>
          <w:lang w:val="uk-UA"/>
        </w:rPr>
      </w:pPr>
    </w:p>
    <w:p w:rsidR="00492E80" w:rsidRPr="002F750B" w:rsidRDefault="00492E80" w:rsidP="006B114A">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зміну юридичної адреси та </w:t>
      </w:r>
      <w:r w:rsidRPr="002F750B">
        <w:rPr>
          <w:rFonts w:ascii="Times New Roman" w:hAnsi="Times New Roman"/>
          <w:sz w:val="28"/>
          <w:szCs w:val="28"/>
          <w:lang w:val="uk-UA"/>
        </w:rPr>
        <w:t xml:space="preserve">затвердження нової редакції </w:t>
      </w:r>
      <w:r>
        <w:rPr>
          <w:rFonts w:ascii="Times New Roman" w:hAnsi="Times New Roman"/>
          <w:sz w:val="28"/>
          <w:szCs w:val="28"/>
          <w:lang w:val="uk-UA"/>
        </w:rPr>
        <w:t>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p>
    <w:p w:rsidR="00492E80" w:rsidRDefault="00492E80" w:rsidP="0097181C">
      <w:pPr>
        <w:pStyle w:val="NoSpacing"/>
        <w:jc w:val="both"/>
        <w:rPr>
          <w:rFonts w:ascii="Times New Roman" w:hAnsi="Times New Roman"/>
          <w:color w:val="000000"/>
          <w:sz w:val="28"/>
          <w:szCs w:val="28"/>
          <w:lang w:val="uk-UA"/>
        </w:rPr>
      </w:pPr>
    </w:p>
    <w:p w:rsidR="00492E80" w:rsidRPr="002F750B" w:rsidRDefault="00492E80" w:rsidP="0097181C">
      <w:pPr>
        <w:pStyle w:val="NoSpacing"/>
        <w:jc w:val="both"/>
        <w:rPr>
          <w:rFonts w:ascii="Times New Roman" w:hAnsi="Times New Roman"/>
          <w:color w:val="000000"/>
          <w:sz w:val="28"/>
          <w:szCs w:val="28"/>
          <w:lang w:val="uk-UA"/>
        </w:rPr>
      </w:pPr>
    </w:p>
    <w:p w:rsidR="00492E80" w:rsidRPr="002F750B" w:rsidRDefault="00492E80" w:rsidP="0097181C">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492E80" w:rsidRPr="002F750B" w:rsidRDefault="00492E80" w:rsidP="0097181C">
      <w:pPr>
        <w:ind w:firstLine="709"/>
        <w:jc w:val="both"/>
        <w:rPr>
          <w:color w:val="000000"/>
          <w:sz w:val="28"/>
          <w:szCs w:val="28"/>
          <w:lang w:val="uk-UA"/>
        </w:rPr>
      </w:pPr>
    </w:p>
    <w:p w:rsidR="00492E80" w:rsidRPr="002F750B" w:rsidRDefault="00492E80" w:rsidP="0097181C">
      <w:pPr>
        <w:ind w:firstLine="709"/>
        <w:jc w:val="both"/>
        <w:rPr>
          <w:sz w:val="28"/>
          <w:szCs w:val="28"/>
          <w:lang w:val="uk-UA"/>
        </w:rPr>
      </w:pPr>
      <w:r w:rsidRPr="002F750B">
        <w:rPr>
          <w:sz w:val="28"/>
          <w:szCs w:val="28"/>
          <w:lang w:val="uk-UA"/>
        </w:rPr>
        <w:t xml:space="preserve">1. Змінити </w:t>
      </w:r>
      <w:r>
        <w:rPr>
          <w:sz w:val="28"/>
          <w:szCs w:val="28"/>
          <w:lang w:val="uk-UA"/>
        </w:rPr>
        <w:t>юридичну адресу</w:t>
      </w:r>
      <w:r w:rsidRPr="002F750B">
        <w:rPr>
          <w:sz w:val="28"/>
          <w:szCs w:val="28"/>
          <w:lang w:val="uk-UA"/>
        </w:rPr>
        <w:t xml:space="preserve"> комунальної установ</w:t>
      </w:r>
      <w:r>
        <w:rPr>
          <w:sz w:val="28"/>
          <w:szCs w:val="28"/>
          <w:lang w:val="uk-UA"/>
        </w:rPr>
        <w:t>и</w:t>
      </w:r>
      <w:r w:rsidRPr="002F750B">
        <w:rPr>
          <w:sz w:val="28"/>
          <w:szCs w:val="28"/>
          <w:lang w:val="uk-UA"/>
        </w:rPr>
        <w:t xml:space="preserve"> </w:t>
      </w:r>
      <w:r w:rsidRPr="002F750B">
        <w:rPr>
          <w:sz w:val="28"/>
          <w:lang w:val="uk-UA"/>
        </w:rPr>
        <w:t xml:space="preserve">«Пологівський інклюзивно-ресурсний центр» Пологівської районної ради Запорізької області </w:t>
      </w:r>
      <w:r>
        <w:rPr>
          <w:sz w:val="28"/>
          <w:szCs w:val="28"/>
          <w:lang w:val="uk-UA"/>
        </w:rPr>
        <w:t>з адреси: 60715</w:t>
      </w:r>
      <w:r w:rsidRPr="002F750B">
        <w:rPr>
          <w:sz w:val="28"/>
          <w:szCs w:val="28"/>
          <w:lang w:val="uk-UA"/>
        </w:rPr>
        <w:t xml:space="preserve">, Запорізька область, Пологівський район, </w:t>
      </w:r>
      <w:r>
        <w:rPr>
          <w:sz w:val="28"/>
          <w:szCs w:val="28"/>
          <w:lang w:val="uk-UA"/>
        </w:rPr>
        <w:t xml:space="preserve">село </w:t>
      </w:r>
      <w:r w:rsidRPr="002F750B">
        <w:rPr>
          <w:sz w:val="28"/>
          <w:szCs w:val="28"/>
          <w:lang w:val="uk-UA"/>
        </w:rPr>
        <w:t xml:space="preserve">Пологи, вулиця </w:t>
      </w:r>
      <w:r>
        <w:rPr>
          <w:sz w:val="28"/>
          <w:szCs w:val="28"/>
          <w:lang w:val="uk-UA"/>
        </w:rPr>
        <w:t>Центральна, будинок № 188 на адресу</w:t>
      </w:r>
      <w:r w:rsidRPr="002F750B">
        <w:rPr>
          <w:sz w:val="28"/>
          <w:szCs w:val="28"/>
          <w:lang w:val="uk-UA"/>
        </w:rPr>
        <w:t>:</w:t>
      </w:r>
      <w:r>
        <w:rPr>
          <w:sz w:val="28"/>
          <w:szCs w:val="28"/>
          <w:lang w:val="uk-UA"/>
        </w:rPr>
        <w:t xml:space="preserve"> 70615</w:t>
      </w:r>
      <w:r w:rsidRPr="002F750B">
        <w:rPr>
          <w:sz w:val="28"/>
          <w:szCs w:val="28"/>
          <w:lang w:val="uk-UA"/>
        </w:rPr>
        <w:t xml:space="preserve">, Запорізька область, Пологівський район, </w:t>
      </w:r>
      <w:r>
        <w:rPr>
          <w:sz w:val="28"/>
          <w:szCs w:val="28"/>
          <w:lang w:val="uk-UA"/>
        </w:rPr>
        <w:t xml:space="preserve">село </w:t>
      </w:r>
      <w:r w:rsidRPr="002F750B">
        <w:rPr>
          <w:sz w:val="28"/>
          <w:szCs w:val="28"/>
          <w:lang w:val="uk-UA"/>
        </w:rPr>
        <w:t xml:space="preserve">Пологи, вулиця </w:t>
      </w:r>
      <w:r>
        <w:rPr>
          <w:sz w:val="28"/>
          <w:szCs w:val="28"/>
          <w:lang w:val="uk-UA"/>
        </w:rPr>
        <w:t>Центральна, будинок 188</w:t>
      </w:r>
      <w:r w:rsidRPr="002F750B">
        <w:rPr>
          <w:sz w:val="28"/>
          <w:szCs w:val="28"/>
          <w:lang w:val="uk-UA"/>
        </w:rPr>
        <w:t>.</w:t>
      </w:r>
    </w:p>
    <w:p w:rsidR="00492E80" w:rsidRPr="002F750B" w:rsidRDefault="00492E80" w:rsidP="0096180F">
      <w:pPr>
        <w:ind w:firstLine="709"/>
        <w:jc w:val="both"/>
        <w:rPr>
          <w:sz w:val="28"/>
          <w:szCs w:val="28"/>
          <w:lang w:val="uk-UA"/>
        </w:rPr>
      </w:pPr>
      <w:r w:rsidRPr="002F750B">
        <w:rPr>
          <w:sz w:val="28"/>
          <w:szCs w:val="28"/>
          <w:lang w:val="uk-UA"/>
        </w:rPr>
        <w:t>1.</w:t>
      </w:r>
      <w:r w:rsidRPr="002F750B">
        <w:rPr>
          <w:color w:val="000000"/>
          <w:sz w:val="28"/>
          <w:szCs w:val="28"/>
          <w:lang w:val="uk-UA"/>
        </w:rPr>
        <w:t>1. Затвердити нову редакцію Статут</w:t>
      </w:r>
      <w:r>
        <w:rPr>
          <w:color w:val="000000"/>
          <w:sz w:val="28"/>
          <w:szCs w:val="28"/>
          <w:lang w:val="uk-UA"/>
        </w:rPr>
        <w:t>у</w:t>
      </w:r>
      <w:r w:rsidRPr="002F750B">
        <w:rPr>
          <w:color w:val="000000"/>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sidRPr="002F750B">
        <w:rPr>
          <w:sz w:val="28"/>
          <w:szCs w:val="28"/>
          <w:lang w:val="uk-UA"/>
        </w:rPr>
        <w:t>(додається).</w:t>
      </w:r>
    </w:p>
    <w:p w:rsidR="00492E80" w:rsidRPr="002F750B" w:rsidRDefault="00492E80" w:rsidP="0096180F">
      <w:pPr>
        <w:ind w:firstLine="709"/>
        <w:jc w:val="both"/>
        <w:rPr>
          <w:sz w:val="28"/>
          <w:szCs w:val="28"/>
          <w:lang w:val="uk-UA"/>
        </w:rPr>
      </w:pPr>
    </w:p>
    <w:p w:rsidR="00492E80" w:rsidRDefault="00492E80" w:rsidP="0097181C">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провести державну реєстрацію </w:t>
      </w:r>
      <w:r>
        <w:rPr>
          <w:sz w:val="28"/>
          <w:szCs w:val="28"/>
          <w:lang w:val="uk-UA"/>
        </w:rPr>
        <w:t>С</w:t>
      </w:r>
      <w:r w:rsidRPr="002F750B">
        <w:rPr>
          <w:sz w:val="28"/>
          <w:szCs w:val="28"/>
          <w:lang w:val="uk-UA"/>
        </w:rPr>
        <w:t>татуту згідно діючого законодавства.</w:t>
      </w:r>
    </w:p>
    <w:p w:rsidR="00492E80" w:rsidRDefault="00492E80" w:rsidP="0097181C">
      <w:pPr>
        <w:jc w:val="both"/>
        <w:rPr>
          <w:sz w:val="28"/>
          <w:szCs w:val="28"/>
          <w:lang w:val="uk-UA"/>
        </w:rPr>
      </w:pPr>
    </w:p>
    <w:p w:rsidR="00492E80" w:rsidRPr="002F750B" w:rsidRDefault="00492E80" w:rsidP="0097181C">
      <w:pPr>
        <w:jc w:val="both"/>
        <w:rPr>
          <w:sz w:val="28"/>
          <w:szCs w:val="28"/>
          <w:lang w:val="uk-UA"/>
        </w:rPr>
      </w:pPr>
      <w:r>
        <w:rPr>
          <w:sz w:val="28"/>
          <w:szCs w:val="28"/>
          <w:lang w:val="uk-UA"/>
        </w:rPr>
        <w:tab/>
        <w:t>3. Визнати таким, що втратило чинність рішення Пологівської районної ради Запорізької області від 22.08.2018 № 11 «</w:t>
      </w:r>
      <w:r w:rsidRPr="00D70595">
        <w:rPr>
          <w:sz w:val="28"/>
          <w:szCs w:val="28"/>
          <w:lang w:val="uk-UA"/>
        </w:rPr>
        <w:t>Про зміну юридичної адреси та затвердження нової редакції Статуту комунальної установи «Пологівський інклюзивно-ресурсний центр» Пологівської районної ради Запорізької області</w:t>
      </w:r>
      <w:r>
        <w:rPr>
          <w:sz w:val="28"/>
          <w:szCs w:val="28"/>
          <w:lang w:val="uk-UA"/>
        </w:rPr>
        <w:t>».</w:t>
      </w:r>
    </w:p>
    <w:p w:rsidR="00492E80" w:rsidRPr="002F750B" w:rsidRDefault="00492E80" w:rsidP="0097181C">
      <w:pPr>
        <w:jc w:val="both"/>
        <w:rPr>
          <w:sz w:val="28"/>
          <w:szCs w:val="28"/>
          <w:lang w:val="uk-UA"/>
        </w:rPr>
      </w:pPr>
    </w:p>
    <w:p w:rsidR="00492E80" w:rsidRPr="002F750B" w:rsidRDefault="00492E80" w:rsidP="0097181C">
      <w:pPr>
        <w:jc w:val="both"/>
        <w:rPr>
          <w:sz w:val="28"/>
          <w:szCs w:val="28"/>
          <w:lang w:val="uk-UA"/>
        </w:rPr>
      </w:pPr>
      <w:r>
        <w:rPr>
          <w:sz w:val="28"/>
          <w:szCs w:val="28"/>
          <w:lang w:val="uk-UA"/>
        </w:rPr>
        <w:tab/>
        <w:t>4</w:t>
      </w:r>
      <w:r w:rsidRPr="002F750B">
        <w:rPr>
          <w:sz w:val="28"/>
          <w:szCs w:val="28"/>
          <w:lang w:val="uk-UA"/>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492E80" w:rsidRDefault="00492E80" w:rsidP="0097181C">
      <w:pPr>
        <w:jc w:val="both"/>
        <w:rPr>
          <w:sz w:val="28"/>
          <w:szCs w:val="28"/>
          <w:lang w:val="uk-UA"/>
        </w:rPr>
      </w:pPr>
    </w:p>
    <w:p w:rsidR="00492E80" w:rsidRDefault="00492E80" w:rsidP="0097181C">
      <w:pPr>
        <w:jc w:val="both"/>
        <w:rPr>
          <w:sz w:val="28"/>
          <w:szCs w:val="28"/>
          <w:lang w:val="uk-UA"/>
        </w:rPr>
      </w:pPr>
    </w:p>
    <w:p w:rsidR="00492E80" w:rsidRDefault="00492E80" w:rsidP="0097181C">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w:t>
      </w:r>
      <w:r>
        <w:rPr>
          <w:sz w:val="28"/>
          <w:szCs w:val="28"/>
          <w:lang w:val="uk-UA"/>
        </w:rPr>
        <w:t xml:space="preserve">     </w:t>
      </w:r>
      <w:r w:rsidRPr="002F750B">
        <w:rPr>
          <w:sz w:val="28"/>
          <w:szCs w:val="28"/>
          <w:lang w:val="uk-UA"/>
        </w:rPr>
        <w:t>О.П. Покутній</w:t>
      </w:r>
    </w:p>
    <w:p w:rsidR="00492E80" w:rsidRPr="002F750B" w:rsidRDefault="00492E80" w:rsidP="004A23CF">
      <w:pPr>
        <w:rPr>
          <w:sz w:val="25"/>
          <w:szCs w:val="25"/>
          <w:lang w:val="uk-UA"/>
        </w:rPr>
      </w:pP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Pr>
          <w:sz w:val="25"/>
          <w:szCs w:val="25"/>
          <w:lang w:val="uk-UA"/>
        </w:rPr>
        <w:tab/>
      </w:r>
      <w:r>
        <w:rPr>
          <w:sz w:val="25"/>
          <w:szCs w:val="25"/>
          <w:lang w:val="uk-UA"/>
        </w:rPr>
        <w:tab/>
      </w:r>
      <w:r w:rsidRPr="002F750B">
        <w:rPr>
          <w:sz w:val="25"/>
          <w:szCs w:val="25"/>
          <w:lang w:val="uk-UA"/>
        </w:rPr>
        <w:t>ЗАТВЕРДЖЕНО</w:t>
      </w:r>
    </w:p>
    <w:p w:rsidR="00492E80" w:rsidRPr="002F750B" w:rsidRDefault="00492E80" w:rsidP="004A23CF">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492E80" w:rsidRPr="002F750B" w:rsidRDefault="00492E80"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від ___________ 2018 року № ___</w:t>
      </w:r>
    </w:p>
    <w:p w:rsidR="00492E80" w:rsidRPr="002F750B" w:rsidRDefault="00492E80" w:rsidP="004A23CF">
      <w:pPr>
        <w:rPr>
          <w:sz w:val="25"/>
          <w:szCs w:val="25"/>
          <w:lang w:val="uk-UA"/>
        </w:rPr>
      </w:pPr>
    </w:p>
    <w:p w:rsidR="00492E80" w:rsidRPr="002F750B" w:rsidRDefault="00492E80" w:rsidP="004A23CF">
      <w:pPr>
        <w:rPr>
          <w:sz w:val="25"/>
          <w:szCs w:val="25"/>
          <w:lang w:val="uk-UA"/>
        </w:rPr>
      </w:pPr>
    </w:p>
    <w:p w:rsidR="00492E80" w:rsidRPr="002F750B" w:rsidRDefault="00492E80"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492E80" w:rsidRPr="002F750B" w:rsidRDefault="00492E80"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адміністрації</w:t>
      </w:r>
    </w:p>
    <w:p w:rsidR="00492E80" w:rsidRPr="002F750B" w:rsidRDefault="00492E80"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b/>
          <w:sz w:val="36"/>
          <w:szCs w:val="36"/>
          <w:lang w:val="uk-UA"/>
        </w:rPr>
      </w:pPr>
      <w:r w:rsidRPr="002F750B">
        <w:rPr>
          <w:b/>
          <w:sz w:val="36"/>
          <w:szCs w:val="36"/>
          <w:lang w:val="uk-UA"/>
        </w:rPr>
        <w:t>СТАТУТ</w:t>
      </w:r>
    </w:p>
    <w:p w:rsidR="00492E80" w:rsidRPr="002F750B" w:rsidRDefault="00492E80" w:rsidP="004A23CF">
      <w:pPr>
        <w:ind w:left="709"/>
        <w:jc w:val="center"/>
        <w:rPr>
          <w:b/>
          <w:sz w:val="28"/>
          <w:szCs w:val="28"/>
          <w:lang w:val="uk-UA"/>
        </w:rPr>
      </w:pPr>
      <w:r w:rsidRPr="002F750B">
        <w:rPr>
          <w:b/>
          <w:sz w:val="28"/>
          <w:szCs w:val="28"/>
          <w:lang w:val="uk-UA"/>
        </w:rPr>
        <w:t>КОМУНАЛЬНОЇ УСТАНОВИ</w:t>
      </w:r>
    </w:p>
    <w:p w:rsidR="00492E80" w:rsidRPr="002F750B" w:rsidRDefault="00492E80" w:rsidP="004A23CF">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492E80" w:rsidRPr="002F750B" w:rsidRDefault="00492E80" w:rsidP="004A23CF">
      <w:pPr>
        <w:ind w:left="709"/>
        <w:jc w:val="center"/>
        <w:rPr>
          <w:b/>
          <w:sz w:val="28"/>
          <w:szCs w:val="28"/>
          <w:lang w:val="uk-UA"/>
        </w:rPr>
      </w:pPr>
      <w:r w:rsidRPr="002F750B">
        <w:rPr>
          <w:b/>
          <w:sz w:val="28"/>
          <w:szCs w:val="28"/>
          <w:lang w:val="uk-UA"/>
        </w:rPr>
        <w:t>ЗАПОРІЗЬКОЇ ОБЛАСТІ</w:t>
      </w:r>
    </w:p>
    <w:p w:rsidR="00492E80" w:rsidRPr="002F750B" w:rsidRDefault="00492E80" w:rsidP="004A23CF">
      <w:pPr>
        <w:ind w:left="709"/>
        <w:jc w:val="center"/>
        <w:rPr>
          <w:b/>
          <w:sz w:val="28"/>
          <w:szCs w:val="28"/>
          <w:lang w:val="uk-UA"/>
        </w:rPr>
      </w:pPr>
      <w:r w:rsidRPr="002F750B">
        <w:rPr>
          <w:b/>
          <w:sz w:val="28"/>
          <w:szCs w:val="28"/>
          <w:lang w:val="uk-UA"/>
        </w:rPr>
        <w:t>(нова редакція)</w:t>
      </w:r>
    </w:p>
    <w:p w:rsidR="00492E80" w:rsidRPr="002F750B" w:rsidRDefault="00492E80" w:rsidP="004A23CF">
      <w:pPr>
        <w:ind w:left="709"/>
        <w:jc w:val="center"/>
        <w:rPr>
          <w:b/>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Pr="002F750B" w:rsidRDefault="00492E80" w:rsidP="004A23CF">
      <w:pPr>
        <w:ind w:left="709"/>
        <w:jc w:val="center"/>
        <w:rPr>
          <w:sz w:val="28"/>
          <w:szCs w:val="28"/>
          <w:lang w:val="uk-UA"/>
        </w:rPr>
      </w:pPr>
    </w:p>
    <w:p w:rsidR="00492E80" w:rsidRDefault="00492E80" w:rsidP="004A23CF">
      <w:pPr>
        <w:ind w:left="709"/>
        <w:jc w:val="center"/>
        <w:rPr>
          <w:sz w:val="28"/>
          <w:szCs w:val="28"/>
          <w:lang w:val="uk-UA"/>
        </w:rPr>
      </w:pPr>
    </w:p>
    <w:p w:rsidR="00492E80" w:rsidRDefault="00492E80" w:rsidP="004A23CF">
      <w:pPr>
        <w:ind w:left="709"/>
        <w:jc w:val="center"/>
        <w:rPr>
          <w:sz w:val="28"/>
          <w:szCs w:val="28"/>
          <w:lang w:val="uk-UA"/>
        </w:rPr>
      </w:pPr>
    </w:p>
    <w:p w:rsidR="00492E80" w:rsidRDefault="00492E80" w:rsidP="004A23CF">
      <w:pPr>
        <w:ind w:left="709"/>
        <w:jc w:val="center"/>
        <w:rPr>
          <w:sz w:val="28"/>
          <w:szCs w:val="28"/>
          <w:lang w:val="uk-UA"/>
        </w:rPr>
      </w:pPr>
    </w:p>
    <w:p w:rsidR="00492E80" w:rsidRPr="002F750B" w:rsidRDefault="00492E80" w:rsidP="008143B5">
      <w:pPr>
        <w:jc w:val="center"/>
        <w:rPr>
          <w:sz w:val="28"/>
          <w:szCs w:val="28"/>
          <w:lang w:val="uk-UA"/>
        </w:rPr>
      </w:pPr>
      <w:r w:rsidRPr="002F750B">
        <w:rPr>
          <w:sz w:val="28"/>
          <w:szCs w:val="28"/>
          <w:lang w:val="uk-UA"/>
        </w:rPr>
        <w:t>м. Пологи</w:t>
      </w:r>
    </w:p>
    <w:p w:rsidR="00492E80" w:rsidRPr="002F750B" w:rsidRDefault="00492E80" w:rsidP="00C70895">
      <w:pPr>
        <w:jc w:val="center"/>
        <w:rPr>
          <w:sz w:val="28"/>
          <w:szCs w:val="28"/>
          <w:lang w:val="uk-UA"/>
        </w:rPr>
      </w:pPr>
      <w:r w:rsidRPr="002F750B">
        <w:rPr>
          <w:sz w:val="28"/>
          <w:szCs w:val="28"/>
          <w:lang w:val="uk-UA"/>
        </w:rPr>
        <w:t>2018 р.</w:t>
      </w:r>
    </w:p>
    <w:p w:rsidR="00492E80" w:rsidRPr="002F750B" w:rsidRDefault="00492E80" w:rsidP="004A23CF">
      <w:pPr>
        <w:ind w:left="709"/>
        <w:jc w:val="center"/>
        <w:rPr>
          <w:sz w:val="28"/>
          <w:szCs w:val="28"/>
          <w:lang w:val="uk-UA"/>
        </w:rPr>
      </w:pPr>
      <w:r w:rsidRPr="002F750B">
        <w:rPr>
          <w:sz w:val="28"/>
          <w:szCs w:val="28"/>
          <w:lang w:val="uk-UA"/>
        </w:rPr>
        <w:t>І. ЗАГАЛЬНІ ПОЛОЖЕННЯ</w:t>
      </w:r>
    </w:p>
    <w:p w:rsidR="00492E80" w:rsidRPr="002F750B" w:rsidRDefault="00492E80" w:rsidP="004A23CF">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492E80" w:rsidRPr="002F750B" w:rsidRDefault="00492E80" w:rsidP="004A23CF">
      <w:pPr>
        <w:ind w:firstLine="709"/>
        <w:jc w:val="both"/>
        <w:rPr>
          <w:sz w:val="28"/>
          <w:szCs w:val="28"/>
          <w:lang w:val="uk-UA"/>
        </w:rPr>
      </w:pPr>
      <w:r w:rsidRPr="002F750B">
        <w:rPr>
          <w:sz w:val="28"/>
          <w:szCs w:val="28"/>
          <w:lang w:val="uk-UA"/>
        </w:rPr>
        <w:t xml:space="preserve">1.2. Повна назва: </w:t>
      </w:r>
    </w:p>
    <w:p w:rsidR="00492E80" w:rsidRPr="002F750B" w:rsidRDefault="00492E80" w:rsidP="004A23CF">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492E80" w:rsidRPr="002F750B" w:rsidRDefault="00492E80" w:rsidP="004A23CF">
      <w:pPr>
        <w:ind w:firstLine="709"/>
        <w:jc w:val="both"/>
        <w:rPr>
          <w:sz w:val="28"/>
          <w:szCs w:val="28"/>
          <w:lang w:val="uk-UA"/>
        </w:rPr>
      </w:pPr>
      <w:r w:rsidRPr="002F750B">
        <w:rPr>
          <w:sz w:val="28"/>
          <w:szCs w:val="28"/>
          <w:lang w:val="uk-UA"/>
        </w:rPr>
        <w:t>скорочена назва – КУ «Пологівський ІРЦ».</w:t>
      </w:r>
    </w:p>
    <w:p w:rsidR="00492E80" w:rsidRPr="002F750B" w:rsidRDefault="00492E80" w:rsidP="004A23CF">
      <w:pPr>
        <w:ind w:firstLine="709"/>
        <w:jc w:val="both"/>
        <w:rPr>
          <w:sz w:val="28"/>
          <w:szCs w:val="28"/>
          <w:lang w:val="uk-UA"/>
        </w:rPr>
      </w:pPr>
      <w:r w:rsidRPr="002F750B">
        <w:rPr>
          <w:sz w:val="28"/>
          <w:szCs w:val="28"/>
          <w:lang w:val="uk-UA"/>
        </w:rPr>
        <w:t>1.3. Юридична адреса Центру:</w:t>
      </w:r>
    </w:p>
    <w:p w:rsidR="00492E80" w:rsidRPr="002F750B" w:rsidRDefault="00492E80" w:rsidP="004A23CF">
      <w:pPr>
        <w:ind w:firstLine="709"/>
        <w:jc w:val="both"/>
        <w:rPr>
          <w:sz w:val="28"/>
          <w:szCs w:val="28"/>
          <w:lang w:val="uk-UA"/>
        </w:rPr>
      </w:pPr>
      <w:r>
        <w:rPr>
          <w:sz w:val="28"/>
          <w:szCs w:val="28"/>
          <w:lang w:val="uk-UA"/>
        </w:rPr>
        <w:t>70615</w:t>
      </w:r>
      <w:r w:rsidRPr="002F750B">
        <w:rPr>
          <w:sz w:val="28"/>
          <w:szCs w:val="28"/>
          <w:lang w:val="uk-UA"/>
        </w:rPr>
        <w:t>, Запорізька область,</w:t>
      </w:r>
    </w:p>
    <w:p w:rsidR="00492E80" w:rsidRPr="002F750B" w:rsidRDefault="00492E80" w:rsidP="004A23CF">
      <w:pPr>
        <w:ind w:firstLine="709"/>
        <w:jc w:val="both"/>
        <w:rPr>
          <w:sz w:val="28"/>
          <w:szCs w:val="28"/>
          <w:lang w:val="uk-UA"/>
        </w:rPr>
      </w:pPr>
      <w:r w:rsidRPr="002F750B">
        <w:rPr>
          <w:sz w:val="28"/>
          <w:szCs w:val="28"/>
          <w:lang w:val="uk-UA"/>
        </w:rPr>
        <w:t xml:space="preserve">Пологівський район, </w:t>
      </w:r>
    </w:p>
    <w:p w:rsidR="00492E80" w:rsidRPr="002F750B" w:rsidRDefault="00492E80" w:rsidP="004A23CF">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492E80" w:rsidRPr="002F750B" w:rsidRDefault="00492E80" w:rsidP="004A23CF">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188</w:t>
      </w:r>
      <w:r w:rsidRPr="002F750B">
        <w:rPr>
          <w:sz w:val="28"/>
          <w:szCs w:val="28"/>
          <w:lang w:val="uk-UA"/>
        </w:rPr>
        <w:t>.</w:t>
      </w:r>
    </w:p>
    <w:p w:rsidR="00492E80" w:rsidRPr="002F750B" w:rsidRDefault="00492E80" w:rsidP="004A23CF">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492E80" w:rsidRPr="002F750B" w:rsidRDefault="00492E80" w:rsidP="004A23CF">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492E80" w:rsidRPr="002F750B" w:rsidRDefault="00492E80" w:rsidP="004A23CF">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492E80" w:rsidRPr="002F750B" w:rsidRDefault="00492E80" w:rsidP="004A23CF">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492E80" w:rsidRDefault="00492E80" w:rsidP="004A23CF">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492E80" w:rsidRPr="002F750B" w:rsidRDefault="00492E80" w:rsidP="004A23CF">
      <w:pPr>
        <w:tabs>
          <w:tab w:val="num" w:pos="709"/>
        </w:tabs>
        <w:ind w:firstLine="709"/>
        <w:jc w:val="both"/>
        <w:rPr>
          <w:sz w:val="28"/>
          <w:szCs w:val="28"/>
          <w:lang w:val="uk-UA"/>
        </w:rPr>
      </w:pPr>
    </w:p>
    <w:p w:rsidR="00492E80" w:rsidRPr="002F750B" w:rsidRDefault="00492E80" w:rsidP="004A23CF">
      <w:pPr>
        <w:ind w:firstLine="567"/>
        <w:jc w:val="center"/>
        <w:rPr>
          <w:color w:val="000000"/>
          <w:sz w:val="28"/>
          <w:szCs w:val="28"/>
          <w:lang w:val="uk-UA"/>
        </w:rPr>
      </w:pPr>
      <w:r w:rsidRPr="002F750B">
        <w:rPr>
          <w:color w:val="000000"/>
          <w:sz w:val="28"/>
          <w:szCs w:val="28"/>
          <w:lang w:val="uk-UA"/>
        </w:rPr>
        <w:t>ІІ. МЕТА ТА ЗАВДАННЯ ЦЕНТРУ</w:t>
      </w:r>
    </w:p>
    <w:p w:rsidR="00492E80" w:rsidRDefault="00492E80" w:rsidP="004A23CF">
      <w:pPr>
        <w:pStyle w:val="List2"/>
        <w:tabs>
          <w:tab w:val="left" w:pos="800"/>
        </w:tabs>
        <w:spacing w:before="40"/>
        <w:ind w:left="0" w:firstLine="697"/>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492E80" w:rsidRPr="002E7EA8" w:rsidRDefault="00492E80" w:rsidP="004A23CF">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0" w:name="125"/>
      <w:bookmarkStart w:id="1" w:name="127"/>
      <w:bookmarkStart w:id="2" w:name="164"/>
      <w:bookmarkStart w:id="3" w:name="168"/>
      <w:bookmarkStart w:id="4" w:name="172"/>
      <w:bookmarkEnd w:id="0"/>
      <w:bookmarkEnd w:id="1"/>
      <w:bookmarkEnd w:id="2"/>
      <w:bookmarkEnd w:id="3"/>
      <w:bookmarkEnd w:id="4"/>
    </w:p>
    <w:p w:rsidR="00492E80" w:rsidRPr="002E7EA8" w:rsidRDefault="00492E80" w:rsidP="004A23CF">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492E80" w:rsidRPr="002E7EA8" w:rsidRDefault="00492E80" w:rsidP="004A23CF">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492E80" w:rsidRPr="002F750B" w:rsidRDefault="00492E80" w:rsidP="004A23CF">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492E80" w:rsidRPr="002F750B" w:rsidRDefault="00492E80" w:rsidP="004A23CF">
      <w:pPr>
        <w:rPr>
          <w:b/>
          <w:spacing w:val="-1"/>
          <w:sz w:val="28"/>
          <w:szCs w:val="28"/>
          <w:lang w:val="uk-UA"/>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492E80" w:rsidRPr="002F750B" w:rsidRDefault="00492E80" w:rsidP="004A23CF">
      <w:pPr>
        <w:pStyle w:val="a"/>
        <w:spacing w:before="0"/>
        <w:jc w:val="both"/>
        <w:rPr>
          <w:rFonts w:ascii="Times New Roman" w:hAnsi="Times New Roman"/>
          <w:sz w:val="28"/>
          <w:szCs w:val="28"/>
        </w:rPr>
      </w:pPr>
      <w:bookmarkStart w:id="5" w:name="n181"/>
      <w:bookmarkEnd w:id="5"/>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6" w:name="o100"/>
      <w:bookmarkEnd w:id="6"/>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1.25pt" o:ole="">
            <v:imagedata r:id="rId7" o:title=""/>
          </v:shape>
          <o:OLEObject Type="Embed" ProgID="Equation.3" ShapeID="_x0000_i1026" DrawAspect="Content" ObjectID="_1602405632" r:id="rId8"/>
        </w:objec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492E80"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7" w:name="n137"/>
      <w:bookmarkStart w:id="8" w:name="n145"/>
      <w:bookmarkEnd w:id="7"/>
      <w:bookmarkEnd w:id="8"/>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492E80" w:rsidRPr="002F750B" w:rsidRDefault="00492E80" w:rsidP="004A23CF">
      <w:pPr>
        <w:shd w:val="clear" w:color="auto" w:fill="FFFFFF"/>
        <w:ind w:firstLine="450"/>
        <w:jc w:val="both"/>
        <w:textAlignment w:val="baseline"/>
        <w:rPr>
          <w:color w:val="000000"/>
          <w:sz w:val="28"/>
          <w:szCs w:val="28"/>
          <w:lang w:val="uk-UA"/>
        </w:rPr>
      </w:pPr>
      <w:bookmarkStart w:id="9" w:name="n146"/>
      <w:bookmarkEnd w:id="9"/>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492E80" w:rsidRPr="002F750B" w:rsidRDefault="00492E80" w:rsidP="004A23CF">
      <w:pPr>
        <w:shd w:val="clear" w:color="auto" w:fill="FFFFFF"/>
        <w:ind w:firstLine="450"/>
        <w:jc w:val="both"/>
        <w:textAlignment w:val="baseline"/>
        <w:rPr>
          <w:color w:val="000000"/>
          <w:sz w:val="28"/>
          <w:szCs w:val="28"/>
          <w:lang w:val="uk-UA"/>
        </w:rPr>
      </w:pPr>
      <w:bookmarkStart w:id="10" w:name="n147"/>
      <w:bookmarkEnd w:id="10"/>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492E80" w:rsidRPr="002F750B" w:rsidRDefault="00492E80" w:rsidP="004A23CF">
      <w:pPr>
        <w:shd w:val="clear" w:color="auto" w:fill="FFFFFF"/>
        <w:ind w:firstLine="450"/>
        <w:jc w:val="both"/>
        <w:textAlignment w:val="baseline"/>
        <w:rPr>
          <w:color w:val="000000"/>
          <w:sz w:val="28"/>
          <w:szCs w:val="28"/>
          <w:lang w:val="uk-UA"/>
        </w:rPr>
      </w:pPr>
      <w:bookmarkStart w:id="11" w:name="n148"/>
      <w:bookmarkEnd w:id="11"/>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492E80" w:rsidRPr="002F750B" w:rsidRDefault="00492E80" w:rsidP="004A23CF">
      <w:pPr>
        <w:shd w:val="clear" w:color="auto" w:fill="FFFFFF"/>
        <w:ind w:firstLine="450"/>
        <w:jc w:val="both"/>
        <w:textAlignment w:val="baseline"/>
        <w:rPr>
          <w:color w:val="000000"/>
          <w:sz w:val="28"/>
          <w:szCs w:val="28"/>
          <w:lang w:val="uk-UA"/>
        </w:rPr>
      </w:pPr>
      <w:bookmarkStart w:id="12" w:name="n149"/>
      <w:bookmarkEnd w:id="12"/>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492E80" w:rsidRPr="002F750B" w:rsidRDefault="00492E80" w:rsidP="004A23CF">
      <w:pPr>
        <w:shd w:val="clear" w:color="auto" w:fill="FFFFFF"/>
        <w:ind w:firstLine="450"/>
        <w:jc w:val="both"/>
        <w:textAlignment w:val="baseline"/>
        <w:rPr>
          <w:color w:val="000000"/>
          <w:sz w:val="28"/>
          <w:szCs w:val="28"/>
          <w:lang w:val="uk-UA"/>
        </w:rPr>
      </w:pPr>
      <w:bookmarkStart w:id="13" w:name="n150"/>
      <w:bookmarkEnd w:id="13"/>
      <w:r w:rsidRPr="002F750B">
        <w:rPr>
          <w:color w:val="000000"/>
          <w:sz w:val="28"/>
          <w:szCs w:val="28"/>
          <w:lang w:val="uk-UA"/>
        </w:rPr>
        <w:t>5) розгляд звернень стосовно діяльності центрів в установленому законодавством порядку;</w:t>
      </w:r>
    </w:p>
    <w:p w:rsidR="00492E80" w:rsidRPr="002F750B" w:rsidRDefault="00492E80" w:rsidP="004A23CF">
      <w:pPr>
        <w:shd w:val="clear" w:color="auto" w:fill="FFFFFF"/>
        <w:ind w:firstLine="450"/>
        <w:jc w:val="both"/>
        <w:textAlignment w:val="baseline"/>
        <w:rPr>
          <w:color w:val="000000"/>
          <w:sz w:val="28"/>
          <w:szCs w:val="28"/>
          <w:lang w:val="uk-UA"/>
        </w:rPr>
      </w:pPr>
      <w:bookmarkStart w:id="14" w:name="n151"/>
      <w:bookmarkEnd w:id="14"/>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492E80" w:rsidRPr="002F750B" w:rsidRDefault="00492E80" w:rsidP="004A23CF">
      <w:pPr>
        <w:shd w:val="clear" w:color="auto" w:fill="FFFFFF"/>
        <w:ind w:firstLine="450"/>
        <w:jc w:val="both"/>
        <w:textAlignment w:val="baseline"/>
        <w:rPr>
          <w:color w:val="000000"/>
          <w:sz w:val="28"/>
          <w:szCs w:val="28"/>
          <w:lang w:val="uk-UA"/>
        </w:rPr>
      </w:pPr>
      <w:bookmarkStart w:id="15" w:name="n152"/>
      <w:bookmarkEnd w:id="15"/>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492E80" w:rsidRPr="002F750B" w:rsidRDefault="00492E80"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492E80" w:rsidRPr="002F750B" w:rsidRDefault="00492E80" w:rsidP="004A23CF">
      <w:pPr>
        <w:shd w:val="clear" w:color="auto" w:fill="FFFFFF"/>
        <w:ind w:firstLine="450"/>
        <w:jc w:val="both"/>
        <w:textAlignment w:val="baseline"/>
        <w:rPr>
          <w:color w:val="000000"/>
          <w:sz w:val="28"/>
          <w:szCs w:val="28"/>
          <w:lang w:val="uk-UA"/>
        </w:rPr>
      </w:pPr>
      <w:bookmarkStart w:id="16" w:name="n153"/>
      <w:bookmarkStart w:id="17" w:name="n155"/>
      <w:bookmarkEnd w:id="16"/>
      <w:bookmarkEnd w:id="17"/>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492E80" w:rsidRPr="002F750B" w:rsidRDefault="00492E80" w:rsidP="004A23CF">
      <w:pPr>
        <w:shd w:val="clear" w:color="auto" w:fill="FFFFFF"/>
        <w:ind w:firstLine="450"/>
        <w:jc w:val="both"/>
        <w:textAlignment w:val="baseline"/>
        <w:rPr>
          <w:color w:val="000000"/>
          <w:sz w:val="28"/>
          <w:szCs w:val="28"/>
          <w:lang w:val="uk-UA"/>
        </w:rPr>
      </w:pPr>
      <w:bookmarkStart w:id="18" w:name="n156"/>
      <w:bookmarkStart w:id="19" w:name="n162"/>
      <w:bookmarkStart w:id="20" w:name="n172"/>
      <w:bookmarkEnd w:id="18"/>
      <w:bookmarkEnd w:id="19"/>
      <w:bookmarkEnd w:id="20"/>
      <w:r w:rsidRPr="002F750B">
        <w:rPr>
          <w:color w:val="000000"/>
          <w:sz w:val="28"/>
          <w:szCs w:val="28"/>
          <w:lang w:val="uk-UA"/>
        </w:rPr>
        <w:t>6.2. Засновник:</w:t>
      </w:r>
    </w:p>
    <w:p w:rsidR="00492E80" w:rsidRPr="002F750B" w:rsidRDefault="00492E80" w:rsidP="004A23CF">
      <w:pPr>
        <w:shd w:val="clear" w:color="auto" w:fill="FFFFFF"/>
        <w:ind w:firstLine="450"/>
        <w:jc w:val="both"/>
        <w:textAlignment w:val="baseline"/>
        <w:rPr>
          <w:color w:val="000000"/>
          <w:sz w:val="28"/>
          <w:szCs w:val="28"/>
          <w:lang w:val="uk-UA"/>
        </w:rPr>
      </w:pPr>
      <w:bookmarkStart w:id="21" w:name="n173"/>
      <w:bookmarkEnd w:id="21"/>
      <w:r w:rsidRPr="002F750B">
        <w:rPr>
          <w:color w:val="000000"/>
          <w:sz w:val="28"/>
          <w:szCs w:val="28"/>
          <w:lang w:val="uk-UA"/>
        </w:rPr>
        <w:t>1) утворює, реорганізовує та ліквідовує Центр;</w:t>
      </w:r>
    </w:p>
    <w:p w:rsidR="00492E80" w:rsidRPr="002F750B" w:rsidRDefault="00492E80"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22" w:name="n174"/>
      <w:bookmarkEnd w:id="22"/>
      <w:r w:rsidRPr="002F750B">
        <w:rPr>
          <w:color w:val="000000"/>
          <w:sz w:val="28"/>
          <w:szCs w:val="28"/>
          <w:lang w:val="uk-UA"/>
        </w:rPr>
        <w:t>2) призначає на посаду та звільняє з посади директора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23" w:name="n175"/>
      <w:bookmarkStart w:id="24" w:name="n176"/>
      <w:bookmarkStart w:id="25" w:name="n177"/>
      <w:bookmarkEnd w:id="23"/>
      <w:bookmarkEnd w:id="24"/>
      <w:bookmarkEnd w:id="25"/>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492E80" w:rsidRPr="002F750B" w:rsidRDefault="00492E80" w:rsidP="004A23CF">
      <w:pPr>
        <w:shd w:val="clear" w:color="auto" w:fill="FFFFFF"/>
        <w:ind w:firstLine="450"/>
        <w:jc w:val="both"/>
        <w:textAlignment w:val="baseline"/>
        <w:rPr>
          <w:color w:val="000000"/>
          <w:sz w:val="28"/>
          <w:szCs w:val="28"/>
          <w:lang w:val="uk-UA"/>
        </w:rPr>
      </w:pPr>
      <w:bookmarkStart w:id="26" w:name="n178"/>
      <w:bookmarkEnd w:id="26"/>
      <w:r w:rsidRPr="002F750B">
        <w:rPr>
          <w:color w:val="000000"/>
          <w:sz w:val="28"/>
          <w:szCs w:val="28"/>
          <w:lang w:val="uk-UA"/>
        </w:rPr>
        <w:t>5) проводить моніторинг виконання рекомендацій Центру підпорядкованими їм закладам освіти.</w:t>
      </w:r>
    </w:p>
    <w:p w:rsidR="00492E80" w:rsidRPr="002F750B" w:rsidRDefault="00492E80" w:rsidP="004A23CF">
      <w:pPr>
        <w:ind w:firstLine="540"/>
        <w:jc w:val="center"/>
        <w:rPr>
          <w:bCs/>
          <w:color w:val="000000"/>
          <w:sz w:val="28"/>
          <w:szCs w:val="28"/>
          <w:lang w:val="uk-UA"/>
        </w:rPr>
      </w:pPr>
    </w:p>
    <w:p w:rsidR="00492E80" w:rsidRPr="002F750B" w:rsidRDefault="00492E80" w:rsidP="004A23CF">
      <w:pPr>
        <w:shd w:val="clear" w:color="auto" w:fill="FFFFFF"/>
        <w:ind w:left="450" w:right="450"/>
        <w:jc w:val="center"/>
        <w:textAlignment w:val="baseline"/>
        <w:rPr>
          <w:bCs/>
          <w:color w:val="000000"/>
          <w:sz w:val="28"/>
          <w:szCs w:val="28"/>
          <w:bdr w:val="none" w:sz="0" w:space="0" w:color="auto" w:frame="1"/>
          <w:lang w:val="uk-UA"/>
        </w:rPr>
      </w:pPr>
      <w:bookmarkStart w:id="27" w:name="st7"/>
      <w:bookmarkEnd w:id="27"/>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28" w:name="n180"/>
      <w:bookmarkEnd w:id="28"/>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492E80" w:rsidRPr="002F750B" w:rsidRDefault="00492E80"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29" w:name="n182"/>
      <w:bookmarkEnd w:id="29"/>
      <w:r w:rsidRPr="002F750B">
        <w:rPr>
          <w:color w:val="000000"/>
          <w:sz w:val="28"/>
          <w:szCs w:val="28"/>
          <w:lang w:val="uk-UA"/>
        </w:rPr>
        <w:t>7.1.2. річний план роботи фахівців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30" w:name="n183"/>
      <w:bookmarkEnd w:id="30"/>
      <w:r w:rsidRPr="002F750B">
        <w:rPr>
          <w:color w:val="000000"/>
          <w:sz w:val="28"/>
          <w:szCs w:val="28"/>
          <w:lang w:val="uk-UA"/>
        </w:rPr>
        <w:t>7.1.3. щотижневі графіки роботи центру та фахівців Центру;</w:t>
      </w:r>
    </w:p>
    <w:p w:rsidR="00492E80" w:rsidRPr="002F750B" w:rsidRDefault="00492E80" w:rsidP="004A23CF">
      <w:pPr>
        <w:shd w:val="clear" w:color="auto" w:fill="FFFFFF"/>
        <w:ind w:firstLine="450"/>
        <w:jc w:val="both"/>
        <w:textAlignment w:val="baseline"/>
        <w:rPr>
          <w:color w:val="000000"/>
          <w:sz w:val="28"/>
          <w:szCs w:val="28"/>
          <w:lang w:val="uk-UA"/>
        </w:rPr>
      </w:pPr>
      <w:bookmarkStart w:id="31" w:name="n184"/>
      <w:bookmarkEnd w:id="31"/>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492E80" w:rsidRPr="002F750B" w:rsidRDefault="00492E80" w:rsidP="004A23CF">
      <w:pPr>
        <w:shd w:val="clear" w:color="auto" w:fill="FFFFFF"/>
        <w:ind w:firstLine="450"/>
        <w:jc w:val="both"/>
        <w:textAlignment w:val="baseline"/>
        <w:rPr>
          <w:color w:val="000000"/>
          <w:sz w:val="28"/>
          <w:szCs w:val="28"/>
          <w:lang w:val="uk-UA"/>
        </w:rPr>
      </w:pPr>
      <w:bookmarkStart w:id="32" w:name="n185"/>
      <w:bookmarkEnd w:id="32"/>
      <w:r w:rsidRPr="002F750B">
        <w:rPr>
          <w:color w:val="000000"/>
          <w:sz w:val="28"/>
          <w:szCs w:val="28"/>
          <w:lang w:val="uk-UA"/>
        </w:rPr>
        <w:t>7.1.5. журнал обліку заяв;</w:t>
      </w:r>
    </w:p>
    <w:p w:rsidR="00492E80" w:rsidRPr="002F750B" w:rsidRDefault="00492E80" w:rsidP="004A23CF">
      <w:pPr>
        <w:shd w:val="clear" w:color="auto" w:fill="FFFFFF"/>
        <w:ind w:firstLine="450"/>
        <w:jc w:val="both"/>
        <w:textAlignment w:val="baseline"/>
        <w:rPr>
          <w:color w:val="000000"/>
          <w:sz w:val="28"/>
          <w:szCs w:val="28"/>
          <w:lang w:val="uk-UA"/>
        </w:rPr>
      </w:pPr>
      <w:bookmarkStart w:id="33" w:name="n186"/>
      <w:bookmarkEnd w:id="33"/>
      <w:r w:rsidRPr="002F750B">
        <w:rPr>
          <w:color w:val="000000"/>
          <w:sz w:val="28"/>
          <w:szCs w:val="28"/>
          <w:lang w:val="uk-UA"/>
        </w:rPr>
        <w:t>7.1.6. журнал обліку висновків про комплексну оцінку;</w:t>
      </w:r>
    </w:p>
    <w:p w:rsidR="00492E80" w:rsidRPr="002F750B" w:rsidRDefault="00492E80" w:rsidP="004A23CF">
      <w:pPr>
        <w:shd w:val="clear" w:color="auto" w:fill="FFFFFF"/>
        <w:ind w:firstLine="450"/>
        <w:jc w:val="both"/>
        <w:textAlignment w:val="baseline"/>
        <w:rPr>
          <w:color w:val="000000"/>
          <w:sz w:val="28"/>
          <w:szCs w:val="28"/>
          <w:lang w:val="uk-UA"/>
        </w:rPr>
      </w:pPr>
      <w:bookmarkStart w:id="34" w:name="n187"/>
      <w:bookmarkEnd w:id="34"/>
      <w:r w:rsidRPr="002F750B">
        <w:rPr>
          <w:color w:val="000000"/>
          <w:sz w:val="28"/>
          <w:szCs w:val="28"/>
          <w:lang w:val="uk-UA"/>
        </w:rPr>
        <w:t>7.1.7. журнал обліку консультацій;</w:t>
      </w:r>
    </w:p>
    <w:p w:rsidR="00492E80" w:rsidRPr="002F750B" w:rsidRDefault="00492E80" w:rsidP="004A23CF">
      <w:pPr>
        <w:shd w:val="clear" w:color="auto" w:fill="FFFFFF"/>
        <w:ind w:firstLine="450"/>
        <w:jc w:val="both"/>
        <w:textAlignment w:val="baseline"/>
        <w:rPr>
          <w:color w:val="000000"/>
          <w:sz w:val="28"/>
          <w:szCs w:val="28"/>
          <w:lang w:val="uk-UA"/>
        </w:rPr>
      </w:pPr>
      <w:bookmarkStart w:id="35" w:name="n188"/>
      <w:bookmarkEnd w:id="35"/>
      <w:r w:rsidRPr="002F750B">
        <w:rPr>
          <w:color w:val="000000"/>
          <w:sz w:val="28"/>
          <w:szCs w:val="28"/>
          <w:lang w:val="uk-UA"/>
        </w:rPr>
        <w:t>7.1.8. особові справи дітей, які пройшли комплексну оцінку.</w:t>
      </w: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492E80" w:rsidRPr="002F750B"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8.5. Бухгалтерський облік Центру здійснюється через централізовану бухгалтерію відділу освіти, молоді та спорту </w:t>
      </w:r>
      <w:r>
        <w:rPr>
          <w:rFonts w:ascii="Times New Roman" w:hAnsi="Times New Roman"/>
          <w:sz w:val="28"/>
          <w:szCs w:val="28"/>
        </w:rPr>
        <w:t>райдерж</w:t>
      </w:r>
      <w:r w:rsidRPr="002F750B">
        <w:rPr>
          <w:rFonts w:ascii="Times New Roman" w:hAnsi="Times New Roman"/>
          <w:sz w:val="28"/>
          <w:szCs w:val="28"/>
        </w:rPr>
        <w:t>адміністрації.</w:t>
      </w:r>
    </w:p>
    <w:p w:rsidR="00492E80" w:rsidRDefault="00492E80" w:rsidP="004A23CF">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492E80" w:rsidRDefault="00492E80" w:rsidP="004A23CF">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492E80" w:rsidRPr="00A14A6D" w:rsidRDefault="00492E80" w:rsidP="004A23CF">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492E80" w:rsidRPr="002F750B" w:rsidRDefault="00492E80" w:rsidP="004A23CF">
      <w:pPr>
        <w:pStyle w:val="a"/>
        <w:spacing w:before="0"/>
        <w:ind w:firstLine="0"/>
        <w:jc w:val="center"/>
        <w:rPr>
          <w:rFonts w:ascii="Times New Roman" w:hAnsi="Times New Roman"/>
          <w:sz w:val="28"/>
          <w:szCs w:val="28"/>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492E80" w:rsidRPr="002F750B"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492E80" w:rsidRDefault="00492E80"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492E80" w:rsidRPr="002F750B" w:rsidRDefault="00492E80" w:rsidP="004A23CF">
      <w:pPr>
        <w:pStyle w:val="a"/>
        <w:spacing w:before="0"/>
        <w:ind w:firstLine="0"/>
        <w:jc w:val="both"/>
        <w:rPr>
          <w:rFonts w:ascii="Times New Roman" w:hAnsi="Times New Roman"/>
          <w:sz w:val="28"/>
          <w:szCs w:val="28"/>
        </w:rPr>
      </w:pPr>
    </w:p>
    <w:p w:rsidR="00492E80" w:rsidRPr="002F750B" w:rsidRDefault="00492E80"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492E80" w:rsidRPr="002F750B" w:rsidRDefault="00492E80"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492E80" w:rsidRDefault="00492E80"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492E80" w:rsidRPr="002F750B" w:rsidRDefault="00492E80" w:rsidP="004A23CF">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492E80" w:rsidRPr="002F750B" w:rsidRDefault="00492E80" w:rsidP="004A23CF">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jc w:val="both"/>
        <w:rPr>
          <w:rFonts w:ascii="Times New Roman" w:hAnsi="Times New Roman"/>
          <w:sz w:val="28"/>
          <w:szCs w:val="28"/>
        </w:rPr>
      </w:pPr>
    </w:p>
    <w:p w:rsidR="00492E80" w:rsidRPr="002F750B" w:rsidRDefault="00492E80" w:rsidP="004A23CF">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 Покутній</w:t>
      </w:r>
    </w:p>
    <w:p w:rsidR="00492E80" w:rsidRPr="002F750B" w:rsidRDefault="00492E80" w:rsidP="004A23CF">
      <w:pPr>
        <w:ind w:firstLine="709"/>
        <w:jc w:val="center"/>
        <w:rPr>
          <w:sz w:val="28"/>
          <w:szCs w:val="28"/>
          <w:lang w:val="uk-UA"/>
        </w:rPr>
      </w:pPr>
    </w:p>
    <w:p w:rsidR="00492E80" w:rsidRPr="002F750B" w:rsidRDefault="00492E80" w:rsidP="004A23CF">
      <w:pPr>
        <w:widowControl/>
        <w:autoSpaceDE/>
        <w:autoSpaceDN/>
        <w:adjustRightInd/>
        <w:jc w:val="both"/>
        <w:rPr>
          <w:sz w:val="28"/>
          <w:szCs w:val="28"/>
          <w:lang w:val="uk-UA"/>
        </w:rPr>
      </w:pPr>
    </w:p>
    <w:p w:rsidR="00492E80" w:rsidRPr="002F750B" w:rsidRDefault="00492E80" w:rsidP="004A23CF">
      <w:pPr>
        <w:rPr>
          <w:sz w:val="28"/>
          <w:szCs w:val="28"/>
          <w:lang w:val="uk-UA"/>
        </w:rPr>
      </w:pPr>
    </w:p>
    <w:p w:rsidR="00492E80" w:rsidRPr="002F750B" w:rsidRDefault="00492E80" w:rsidP="004A23CF">
      <w:pPr>
        <w:jc w:val="both"/>
        <w:rPr>
          <w:sz w:val="28"/>
          <w:szCs w:val="28"/>
          <w:lang w:val="uk-UA"/>
        </w:rPr>
      </w:pPr>
    </w:p>
    <w:p w:rsidR="00492E80" w:rsidRPr="002F750B" w:rsidRDefault="00492E80" w:rsidP="004A23CF">
      <w:pPr>
        <w:jc w:val="both"/>
        <w:rPr>
          <w:sz w:val="28"/>
          <w:szCs w:val="28"/>
          <w:lang w:val="uk-UA"/>
        </w:rPr>
      </w:pPr>
    </w:p>
    <w:p w:rsidR="00492E80" w:rsidRPr="002F750B" w:rsidRDefault="00492E80" w:rsidP="004A23CF">
      <w:pPr>
        <w:jc w:val="both"/>
        <w:rPr>
          <w:sz w:val="28"/>
          <w:szCs w:val="28"/>
          <w:lang w:val="uk-UA"/>
        </w:rPr>
      </w:pPr>
    </w:p>
    <w:p w:rsidR="00492E80" w:rsidRPr="002F750B" w:rsidRDefault="00492E80" w:rsidP="004A23CF">
      <w:pPr>
        <w:jc w:val="both"/>
        <w:rPr>
          <w:sz w:val="28"/>
          <w:szCs w:val="28"/>
          <w:lang w:val="uk-UA"/>
        </w:rPr>
      </w:pPr>
    </w:p>
    <w:p w:rsidR="00492E80" w:rsidRPr="002F750B" w:rsidRDefault="00492E80" w:rsidP="004A23CF">
      <w:pPr>
        <w:jc w:val="both"/>
        <w:rPr>
          <w:sz w:val="28"/>
          <w:szCs w:val="28"/>
          <w:lang w:val="uk-UA"/>
        </w:rPr>
      </w:pPr>
    </w:p>
    <w:p w:rsidR="00492E80" w:rsidRPr="002F750B" w:rsidRDefault="00492E80" w:rsidP="004A23CF">
      <w:pPr>
        <w:rPr>
          <w:sz w:val="28"/>
          <w:szCs w:val="28"/>
          <w:lang w:val="uk-UA"/>
        </w:rPr>
      </w:pPr>
    </w:p>
    <w:p w:rsidR="00492E80" w:rsidRPr="002F750B" w:rsidRDefault="00492E80" w:rsidP="0096180F">
      <w:pPr>
        <w:widowControl/>
        <w:autoSpaceDE/>
        <w:autoSpaceDN/>
        <w:adjustRightInd/>
        <w:jc w:val="both"/>
        <w:rPr>
          <w:sz w:val="28"/>
          <w:szCs w:val="28"/>
          <w:lang w:val="uk-UA"/>
        </w:rPr>
      </w:pPr>
    </w:p>
    <w:p w:rsidR="00492E80" w:rsidRPr="002F750B" w:rsidRDefault="00492E80" w:rsidP="0096180F">
      <w:pPr>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Pr="002F750B"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C647BA">
      <w:pPr>
        <w:jc w:val="both"/>
        <w:rPr>
          <w:sz w:val="28"/>
          <w:szCs w:val="28"/>
          <w:lang w:val="uk-UA"/>
        </w:rPr>
      </w:pPr>
    </w:p>
    <w:p w:rsidR="00492E80" w:rsidRDefault="00492E80" w:rsidP="00E102E4">
      <w:pPr>
        <w:jc w:val="center"/>
        <w:rPr>
          <w:b/>
          <w:color w:val="000000"/>
          <w:sz w:val="28"/>
          <w:szCs w:val="28"/>
        </w:rPr>
      </w:pPr>
    </w:p>
    <w:sectPr w:rsidR="00492E80" w:rsidSect="00282822">
      <w:pgSz w:w="11906" w:h="16838"/>
      <w:pgMar w:top="1134" w:right="567" w:bottom="107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1470"/>
    <w:rsid w:val="000032FB"/>
    <w:rsid w:val="000079B5"/>
    <w:rsid w:val="0005528B"/>
    <w:rsid w:val="000625F1"/>
    <w:rsid w:val="00072FD3"/>
    <w:rsid w:val="00075825"/>
    <w:rsid w:val="000B068A"/>
    <w:rsid w:val="000B746B"/>
    <w:rsid w:val="000C0A23"/>
    <w:rsid w:val="000C75D4"/>
    <w:rsid w:val="000D181A"/>
    <w:rsid w:val="000F11BB"/>
    <w:rsid w:val="001106F3"/>
    <w:rsid w:val="0011165D"/>
    <w:rsid w:val="00170060"/>
    <w:rsid w:val="00174B03"/>
    <w:rsid w:val="00190DA2"/>
    <w:rsid w:val="001A1559"/>
    <w:rsid w:val="001A6BBF"/>
    <w:rsid w:val="001A70FF"/>
    <w:rsid w:val="001A77BC"/>
    <w:rsid w:val="001C5086"/>
    <w:rsid w:val="001C5316"/>
    <w:rsid w:val="001D6333"/>
    <w:rsid w:val="001E0D9C"/>
    <w:rsid w:val="0021340A"/>
    <w:rsid w:val="002136DD"/>
    <w:rsid w:val="00223166"/>
    <w:rsid w:val="00230537"/>
    <w:rsid w:val="00234147"/>
    <w:rsid w:val="00237AF6"/>
    <w:rsid w:val="0026576C"/>
    <w:rsid w:val="00267B68"/>
    <w:rsid w:val="002723B2"/>
    <w:rsid w:val="00275EAF"/>
    <w:rsid w:val="00282822"/>
    <w:rsid w:val="002B5DCE"/>
    <w:rsid w:val="002C6B62"/>
    <w:rsid w:val="002D1BC1"/>
    <w:rsid w:val="002E7EA8"/>
    <w:rsid w:val="002F19DE"/>
    <w:rsid w:val="002F6624"/>
    <w:rsid w:val="002F750B"/>
    <w:rsid w:val="003123A8"/>
    <w:rsid w:val="003220CD"/>
    <w:rsid w:val="0032718A"/>
    <w:rsid w:val="00352AEF"/>
    <w:rsid w:val="00374884"/>
    <w:rsid w:val="0037702D"/>
    <w:rsid w:val="00386C25"/>
    <w:rsid w:val="003C6040"/>
    <w:rsid w:val="00411188"/>
    <w:rsid w:val="004141BE"/>
    <w:rsid w:val="0042491F"/>
    <w:rsid w:val="00492E80"/>
    <w:rsid w:val="004A23CF"/>
    <w:rsid w:val="004A52EA"/>
    <w:rsid w:val="004A7E9D"/>
    <w:rsid w:val="004C36FB"/>
    <w:rsid w:val="004D0168"/>
    <w:rsid w:val="00575D0D"/>
    <w:rsid w:val="00576BF2"/>
    <w:rsid w:val="0058403F"/>
    <w:rsid w:val="00586270"/>
    <w:rsid w:val="00590C5E"/>
    <w:rsid w:val="005A59E2"/>
    <w:rsid w:val="005B583A"/>
    <w:rsid w:val="005D3A7B"/>
    <w:rsid w:val="005D6467"/>
    <w:rsid w:val="006B114A"/>
    <w:rsid w:val="006B453B"/>
    <w:rsid w:val="006D2F13"/>
    <w:rsid w:val="007355AB"/>
    <w:rsid w:val="00735989"/>
    <w:rsid w:val="00735D23"/>
    <w:rsid w:val="0073618C"/>
    <w:rsid w:val="0073799C"/>
    <w:rsid w:val="0075054B"/>
    <w:rsid w:val="00760521"/>
    <w:rsid w:val="00777485"/>
    <w:rsid w:val="00792965"/>
    <w:rsid w:val="00792C7A"/>
    <w:rsid w:val="00795354"/>
    <w:rsid w:val="00797A37"/>
    <w:rsid w:val="007A6417"/>
    <w:rsid w:val="007D1090"/>
    <w:rsid w:val="007E14AB"/>
    <w:rsid w:val="008052B1"/>
    <w:rsid w:val="008143B5"/>
    <w:rsid w:val="00826AC6"/>
    <w:rsid w:val="00834BCB"/>
    <w:rsid w:val="00842A5F"/>
    <w:rsid w:val="00857859"/>
    <w:rsid w:val="0086432F"/>
    <w:rsid w:val="00870C51"/>
    <w:rsid w:val="008815C4"/>
    <w:rsid w:val="008A7653"/>
    <w:rsid w:val="008B0162"/>
    <w:rsid w:val="008C57DB"/>
    <w:rsid w:val="008E763B"/>
    <w:rsid w:val="008F786E"/>
    <w:rsid w:val="00936ADF"/>
    <w:rsid w:val="00943A7E"/>
    <w:rsid w:val="00957211"/>
    <w:rsid w:val="0096180F"/>
    <w:rsid w:val="0096363D"/>
    <w:rsid w:val="0097181C"/>
    <w:rsid w:val="00985CFA"/>
    <w:rsid w:val="00991338"/>
    <w:rsid w:val="009A3CF2"/>
    <w:rsid w:val="009A44EF"/>
    <w:rsid w:val="009B0902"/>
    <w:rsid w:val="009D305B"/>
    <w:rsid w:val="00A02E40"/>
    <w:rsid w:val="00A03BB2"/>
    <w:rsid w:val="00A0557B"/>
    <w:rsid w:val="00A14A6D"/>
    <w:rsid w:val="00A70BDD"/>
    <w:rsid w:val="00AE6C1D"/>
    <w:rsid w:val="00AF5E58"/>
    <w:rsid w:val="00B02CD3"/>
    <w:rsid w:val="00B16D37"/>
    <w:rsid w:val="00B23F0D"/>
    <w:rsid w:val="00B5380C"/>
    <w:rsid w:val="00B54EB3"/>
    <w:rsid w:val="00B570C2"/>
    <w:rsid w:val="00B82B03"/>
    <w:rsid w:val="00BB0E8A"/>
    <w:rsid w:val="00BB2F3A"/>
    <w:rsid w:val="00BF550B"/>
    <w:rsid w:val="00C02FAC"/>
    <w:rsid w:val="00C212A2"/>
    <w:rsid w:val="00C36566"/>
    <w:rsid w:val="00C4491A"/>
    <w:rsid w:val="00C647BA"/>
    <w:rsid w:val="00C70895"/>
    <w:rsid w:val="00C828F4"/>
    <w:rsid w:val="00C97DFC"/>
    <w:rsid w:val="00CB0DEF"/>
    <w:rsid w:val="00CB1E52"/>
    <w:rsid w:val="00CB529F"/>
    <w:rsid w:val="00CC7D49"/>
    <w:rsid w:val="00CE7BA8"/>
    <w:rsid w:val="00CF13BC"/>
    <w:rsid w:val="00D07B97"/>
    <w:rsid w:val="00D10D19"/>
    <w:rsid w:val="00D14F2E"/>
    <w:rsid w:val="00D70595"/>
    <w:rsid w:val="00D8221A"/>
    <w:rsid w:val="00D90038"/>
    <w:rsid w:val="00DA1280"/>
    <w:rsid w:val="00DA4665"/>
    <w:rsid w:val="00DB2A71"/>
    <w:rsid w:val="00DC3A4B"/>
    <w:rsid w:val="00DC3E04"/>
    <w:rsid w:val="00E00800"/>
    <w:rsid w:val="00E102E4"/>
    <w:rsid w:val="00E10D38"/>
    <w:rsid w:val="00E31674"/>
    <w:rsid w:val="00E50A86"/>
    <w:rsid w:val="00E758B2"/>
    <w:rsid w:val="00E97119"/>
    <w:rsid w:val="00E977ED"/>
    <w:rsid w:val="00EA2C88"/>
    <w:rsid w:val="00EA688F"/>
    <w:rsid w:val="00EC166E"/>
    <w:rsid w:val="00EF5CEE"/>
    <w:rsid w:val="00F42B46"/>
    <w:rsid w:val="00F61041"/>
    <w:rsid w:val="00F665AE"/>
    <w:rsid w:val="00F9239E"/>
    <w:rsid w:val="00F93878"/>
    <w:rsid w:val="00FA285F"/>
    <w:rsid w:val="00FD1651"/>
    <w:rsid w:val="00FD55B8"/>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lang w:val="uk-UA"/>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semiHidden/>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lang w:val="uk-UA"/>
    </w:rPr>
  </w:style>
  <w:style w:type="paragraph" w:styleId="Header">
    <w:name w:val="header"/>
    <w:basedOn w:val="Normal"/>
    <w:link w:val="HeaderChar"/>
    <w:uiPriority w:val="99"/>
    <w:rsid w:val="000B746B"/>
    <w:pPr>
      <w:widowControl/>
      <w:tabs>
        <w:tab w:val="center" w:pos="4677"/>
        <w:tab w:val="right" w:pos="9355"/>
      </w:tabs>
      <w:autoSpaceDE/>
      <w:autoSpaceDN/>
      <w:adjustRightInd/>
    </w:pPr>
    <w:rPr>
      <w:lang w:val="uk-UA"/>
    </w:r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992418035">
      <w:marLeft w:val="0"/>
      <w:marRight w:val="0"/>
      <w:marTop w:val="0"/>
      <w:marBottom w:val="0"/>
      <w:divBdr>
        <w:top w:val="none" w:sz="0" w:space="0" w:color="auto"/>
        <w:left w:val="none" w:sz="0" w:space="0" w:color="auto"/>
        <w:bottom w:val="none" w:sz="0" w:space="0" w:color="auto"/>
        <w:right w:val="none" w:sz="0" w:space="0" w:color="auto"/>
      </w:divBdr>
    </w:div>
    <w:div w:id="9924180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250</TotalTime>
  <Pages>14</Pages>
  <Words>20426</Words>
  <Characters>11644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30</cp:revision>
  <cp:lastPrinted>2018-10-30T09:54:00Z</cp:lastPrinted>
  <dcterms:created xsi:type="dcterms:W3CDTF">2018-04-26T06:47:00Z</dcterms:created>
  <dcterms:modified xsi:type="dcterms:W3CDTF">2018-10-30T09:54:00Z</dcterms:modified>
</cp:coreProperties>
</file>